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67CFC2B" w:rsidR="00F372C9" w:rsidRPr="00D9406C" w:rsidRDefault="00714413"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714413">
              <w:rPr>
                <w:rFonts w:asciiTheme="majorHAnsi" w:hAnsiTheme="majorHAnsi" w:cstheme="majorHAnsi"/>
                <w:b/>
              </w:rPr>
              <w:t>Dezaktyvavimo</w:t>
            </w:r>
            <w:proofErr w:type="spellEnd"/>
            <w:r w:rsidRPr="00714413">
              <w:rPr>
                <w:rFonts w:asciiTheme="majorHAnsi" w:hAnsiTheme="majorHAnsi" w:cstheme="majorHAnsi"/>
                <w:b/>
              </w:rPr>
              <w:t xml:space="preserve"> skystis</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39D76EDE"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07C4EBCA"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D4E5C" w:rsidRPr="00EB7FC0">
        <w:rPr>
          <w:rFonts w:asciiTheme="majorHAnsi" w:eastAsia="Times New Roman" w:hAnsiTheme="majorHAnsi" w:cstheme="majorHAnsi"/>
          <w:lang w:eastAsia="lt-LT"/>
        </w:rPr>
        <w:t>.</w:t>
      </w:r>
      <w:r w:rsidR="00E26B40" w:rsidRPr="00EB7FC0">
        <w:rPr>
          <w:rFonts w:asciiTheme="majorHAnsi" w:eastAsia="Times New Roman" w:hAnsiTheme="majorHAnsi" w:cstheme="majorHAnsi"/>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C9904" w14:textId="77777777" w:rsidR="006F2492" w:rsidRDefault="006F2492">
      <w:pPr>
        <w:spacing w:after="0" w:line="240" w:lineRule="auto"/>
      </w:pPr>
      <w:r>
        <w:separator/>
      </w:r>
    </w:p>
  </w:endnote>
  <w:endnote w:type="continuationSeparator" w:id="0">
    <w:p w14:paraId="4CE765E7" w14:textId="77777777" w:rsidR="006F2492" w:rsidRDefault="006F2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A81F1" w14:textId="77777777" w:rsidR="006F2492" w:rsidRDefault="006F2492">
      <w:pPr>
        <w:spacing w:after="0" w:line="240" w:lineRule="auto"/>
      </w:pPr>
      <w:r>
        <w:separator/>
      </w:r>
    </w:p>
  </w:footnote>
  <w:footnote w:type="continuationSeparator" w:id="0">
    <w:p w14:paraId="37C001A6" w14:textId="77777777" w:rsidR="006F2492" w:rsidRDefault="006F2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0D50"/>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0284"/>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04D01"/>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2492"/>
    <w:rsid w:val="006F599E"/>
    <w:rsid w:val="00711888"/>
    <w:rsid w:val="00712C12"/>
    <w:rsid w:val="00714413"/>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23AA"/>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5A6"/>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B7FC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111</TotalTime>
  <Pages>2</Pages>
  <Words>2077</Words>
  <Characters>1185</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2024-10-21T12:19:00Z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